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3399C8EC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</w:t>
      </w:r>
      <w:r w:rsidR="009A05EC" w:rsidRPr="00194B1D">
        <w:rPr>
          <w:rFonts w:cs="Arial"/>
          <w:sz w:val="20"/>
          <w:szCs w:val="20"/>
        </w:rPr>
        <w:t xml:space="preserve">ist </w:t>
      </w:r>
      <w:r w:rsidR="009A05EC" w:rsidRPr="00B71157">
        <w:rPr>
          <w:rFonts w:cs="Arial"/>
          <w:sz w:val="20"/>
          <w:szCs w:val="20"/>
        </w:rPr>
        <w:t>oder</w:t>
      </w:r>
      <w:r w:rsidR="00B71157" w:rsidRPr="00B71157">
        <w:rPr>
          <w:rFonts w:cs="Arial"/>
          <w:sz w:val="20"/>
          <w:szCs w:val="20"/>
        </w:rPr>
        <w:t xml:space="preserve"> gegen das Unternehmen eine Geldbuße nach § 30 des Gesetzes über Ordnungswidrigkeiten rechtskräftig festgesetzt worden ist wegen einer Straftat nach</w:t>
      </w:r>
      <w:r w:rsidR="00731287" w:rsidRPr="00194B1D">
        <w:rPr>
          <w:rFonts w:cs="Arial"/>
          <w:sz w:val="20"/>
          <w:szCs w:val="20"/>
        </w:rPr>
        <w:t>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color w:val="000000"/>
          <w:sz w:val="18"/>
          <w:szCs w:val="18"/>
          <w:shd w:val="clear" w:color="auto" w:fill="EEF1F6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9A05EC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95695" w14:textId="77777777" w:rsidR="007E60F5" w:rsidRDefault="007E60F5" w:rsidP="00D03486">
      <w:r>
        <w:separator/>
      </w:r>
    </w:p>
  </w:endnote>
  <w:endnote w:type="continuationSeparator" w:id="0">
    <w:p w14:paraId="6B7AEE7A" w14:textId="77777777" w:rsidR="007E60F5" w:rsidRDefault="007E60F5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8D4A8" w14:textId="77777777" w:rsidR="007E60F5" w:rsidRDefault="007E60F5" w:rsidP="00D03486">
      <w:bookmarkStart w:id="0" w:name="_Hlk83206315"/>
      <w:bookmarkEnd w:id="0"/>
      <w:r>
        <w:separator/>
      </w:r>
    </w:p>
  </w:footnote>
  <w:footnote w:type="continuationSeparator" w:id="0">
    <w:p w14:paraId="1F705804" w14:textId="77777777" w:rsidR="007E60F5" w:rsidRDefault="007E60F5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00FF" w14:textId="0BCED8EE" w:rsidR="006E77C6" w:rsidRPr="00333E78" w:rsidRDefault="00333E78" w:rsidP="009A05EC">
    <w:pPr>
      <w:pStyle w:val="Kopfzeile"/>
      <w:spacing w:after="0"/>
    </w:pPr>
    <w:r>
      <w:rPr>
        <w:rFonts w:cs="Arial"/>
        <w:noProof/>
        <w:sz w:val="20"/>
      </w:rPr>
      <w:drawing>
        <wp:anchor distT="0" distB="0" distL="114300" distR="114300" simplePos="0" relativeHeight="251661824" behindDoc="1" locked="0" layoutInCell="1" allowOverlap="1" wp14:anchorId="693B45FA" wp14:editId="21F873CC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05EC">
      <w:rPr>
        <w:rFonts w:cs="Arial"/>
        <w:sz w:val="20"/>
      </w:rPr>
      <w:t>EU251030E005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086541">
    <w:abstractNumId w:val="9"/>
  </w:num>
  <w:num w:numId="2" w16cid:durableId="870724722">
    <w:abstractNumId w:val="7"/>
  </w:num>
  <w:num w:numId="3" w16cid:durableId="712390577">
    <w:abstractNumId w:val="6"/>
  </w:num>
  <w:num w:numId="4" w16cid:durableId="1731348309">
    <w:abstractNumId w:val="5"/>
  </w:num>
  <w:num w:numId="5" w16cid:durableId="1417091547">
    <w:abstractNumId w:val="4"/>
  </w:num>
  <w:num w:numId="6" w16cid:durableId="1979265301">
    <w:abstractNumId w:val="8"/>
  </w:num>
  <w:num w:numId="7" w16cid:durableId="640502543">
    <w:abstractNumId w:val="3"/>
  </w:num>
  <w:num w:numId="8" w16cid:durableId="1132216128">
    <w:abstractNumId w:val="2"/>
  </w:num>
  <w:num w:numId="9" w16cid:durableId="1331373286">
    <w:abstractNumId w:val="1"/>
  </w:num>
  <w:num w:numId="10" w16cid:durableId="2075348140">
    <w:abstractNumId w:val="0"/>
  </w:num>
  <w:num w:numId="11" w16cid:durableId="1708480113">
    <w:abstractNumId w:val="14"/>
  </w:num>
  <w:num w:numId="12" w16cid:durableId="1766882901">
    <w:abstractNumId w:val="17"/>
  </w:num>
  <w:num w:numId="13" w16cid:durableId="1310667096">
    <w:abstractNumId w:val="25"/>
  </w:num>
  <w:num w:numId="14" w16cid:durableId="302320732">
    <w:abstractNumId w:val="20"/>
  </w:num>
  <w:num w:numId="15" w16cid:durableId="17064475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6347313">
    <w:abstractNumId w:val="15"/>
  </w:num>
  <w:num w:numId="17" w16cid:durableId="1008217096">
    <w:abstractNumId w:val="30"/>
  </w:num>
  <w:num w:numId="18" w16cid:durableId="769352645">
    <w:abstractNumId w:val="22"/>
  </w:num>
  <w:num w:numId="19" w16cid:durableId="1212350722">
    <w:abstractNumId w:val="12"/>
  </w:num>
  <w:num w:numId="20" w16cid:durableId="2094037526">
    <w:abstractNumId w:val="11"/>
  </w:num>
  <w:num w:numId="21" w16cid:durableId="1440367655">
    <w:abstractNumId w:val="28"/>
  </w:num>
  <w:num w:numId="22" w16cid:durableId="1751390145">
    <w:abstractNumId w:val="21"/>
  </w:num>
  <w:num w:numId="23" w16cid:durableId="104424099">
    <w:abstractNumId w:val="23"/>
  </w:num>
  <w:num w:numId="24" w16cid:durableId="214438987">
    <w:abstractNumId w:val="27"/>
  </w:num>
  <w:num w:numId="25" w16cid:durableId="27031391">
    <w:abstractNumId w:val="19"/>
  </w:num>
  <w:num w:numId="26" w16cid:durableId="1539194822">
    <w:abstractNumId w:val="31"/>
  </w:num>
  <w:num w:numId="27" w16cid:durableId="203832993">
    <w:abstractNumId w:val="13"/>
  </w:num>
  <w:num w:numId="28" w16cid:durableId="2022002684">
    <w:abstractNumId w:val="24"/>
  </w:num>
  <w:num w:numId="29" w16cid:durableId="919604096">
    <w:abstractNumId w:val="18"/>
  </w:num>
  <w:num w:numId="30" w16cid:durableId="262031847">
    <w:abstractNumId w:val="10"/>
  </w:num>
  <w:num w:numId="31" w16cid:durableId="393237316">
    <w:abstractNumId w:val="26"/>
  </w:num>
  <w:num w:numId="32" w16cid:durableId="1863858247">
    <w:abstractNumId w:val="16"/>
  </w:num>
  <w:num w:numId="33" w16cid:durableId="28797749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+egYy6oiZmn6InsCNIDykeTrLZAm0/JvG0sCtZAdVrPXt2jT5PXY1A7RAIkpmUMMHcyiCQxhq09lOBZDROzV+w==" w:salt="vuf8YP/5nvJ4cGVlt5znWA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7C68"/>
    <w:rsid w:val="00170CC0"/>
    <w:rsid w:val="001715B3"/>
    <w:rsid w:val="00176AB4"/>
    <w:rsid w:val="00176CAB"/>
    <w:rsid w:val="001820B9"/>
    <w:rsid w:val="00186BFC"/>
    <w:rsid w:val="00194B1D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B024C"/>
    <w:rsid w:val="002C6CED"/>
    <w:rsid w:val="002D4A76"/>
    <w:rsid w:val="002D6A6D"/>
    <w:rsid w:val="002E6437"/>
    <w:rsid w:val="002F643A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5A25"/>
    <w:rsid w:val="003A6F4D"/>
    <w:rsid w:val="003B01DB"/>
    <w:rsid w:val="003B0E15"/>
    <w:rsid w:val="003B27C1"/>
    <w:rsid w:val="003B304A"/>
    <w:rsid w:val="003D073B"/>
    <w:rsid w:val="003D1D8D"/>
    <w:rsid w:val="003D4EC0"/>
    <w:rsid w:val="003E6C7E"/>
    <w:rsid w:val="003F19A4"/>
    <w:rsid w:val="003F3432"/>
    <w:rsid w:val="0042188B"/>
    <w:rsid w:val="00433C4B"/>
    <w:rsid w:val="00434596"/>
    <w:rsid w:val="00451034"/>
    <w:rsid w:val="004525E3"/>
    <w:rsid w:val="0045514C"/>
    <w:rsid w:val="004604AE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7F6D70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92752"/>
    <w:rsid w:val="00993563"/>
    <w:rsid w:val="00995EC7"/>
    <w:rsid w:val="009A05EC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53A8"/>
    <w:rsid w:val="00A66C90"/>
    <w:rsid w:val="00A80E8C"/>
    <w:rsid w:val="00A828E1"/>
    <w:rsid w:val="00A87498"/>
    <w:rsid w:val="00AA3A5E"/>
    <w:rsid w:val="00AB12B8"/>
    <w:rsid w:val="00AB40B8"/>
    <w:rsid w:val="00AC61FF"/>
    <w:rsid w:val="00AD0934"/>
    <w:rsid w:val="00B035CE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750899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750899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1A5029"/>
    <w:rsid w:val="00750899"/>
    <w:rsid w:val="007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SO999929 xmlns="http://www.datev.de/BSOffice/999929">5712fee2-c35f-4ff3-830e-7177b8a27bb8</BSO999929>
</file>

<file path=customXml/itemProps1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1043</Words>
  <Characters>7193</Characters>
  <Application>Microsoft Office Word</Application>
  <DocSecurity>8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2</cp:revision>
  <cp:lastPrinted>2019-10-10T13:28:00Z</cp:lastPrinted>
  <dcterms:created xsi:type="dcterms:W3CDTF">2023-03-07T07:42:00Z</dcterms:created>
  <dcterms:modified xsi:type="dcterms:W3CDTF">2026-04-20T10:11:00Z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